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4781A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FORDHELL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29F06ED0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07D7F496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</w:p>
    <w:p w14:paraId="02CEDBDD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</w:p>
    <w:p w14:paraId="54D557B2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Jul.</w:t>
      </w:r>
      <w:r>
        <w:rPr>
          <w:rFonts w:ascii="Times New Roman" w:hAnsi="Times New Roman" w:cs="Times New Roman"/>
          <w:sz w:val="24"/>
          <w:szCs w:val="24"/>
        </w:rPr>
        <w:tab/>
        <w:t>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17921A2A" w14:textId="77777777" w:rsidR="00255471" w:rsidRDefault="00255471" w:rsidP="00255471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5B028736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0B0A072D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</w:p>
    <w:p w14:paraId="1AC1F3AF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</w:p>
    <w:p w14:paraId="1DAE4C1B" w14:textId="77777777" w:rsidR="00255471" w:rsidRDefault="00255471" w:rsidP="002554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2022</w:t>
      </w:r>
    </w:p>
    <w:p w14:paraId="540AE9D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8C02D" w14:textId="77777777" w:rsidR="00255471" w:rsidRDefault="00255471" w:rsidP="009139A6">
      <w:r>
        <w:separator/>
      </w:r>
    </w:p>
  </w:endnote>
  <w:endnote w:type="continuationSeparator" w:id="0">
    <w:p w14:paraId="4730CF99" w14:textId="77777777" w:rsidR="00255471" w:rsidRDefault="002554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937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94AA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946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A18CD" w14:textId="77777777" w:rsidR="00255471" w:rsidRDefault="00255471" w:rsidP="009139A6">
      <w:r>
        <w:separator/>
      </w:r>
    </w:p>
  </w:footnote>
  <w:footnote w:type="continuationSeparator" w:id="0">
    <w:p w14:paraId="587C1016" w14:textId="77777777" w:rsidR="00255471" w:rsidRDefault="002554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1569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1C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2EA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471"/>
    <w:rsid w:val="000666E0"/>
    <w:rsid w:val="002510B7"/>
    <w:rsid w:val="00255471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67FD85"/>
  <w15:chartTrackingRefBased/>
  <w15:docId w15:val="{96125385-BD23-4BA4-8472-B9255A90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471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2022-03-29T15:46:00Z</dcterms:created>
  <dcterms:modified xsi:type="dcterms:W3CDTF">2022-03-29T15:47:00Z</dcterms:modified>
</cp:coreProperties>
</file>